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R5-256124</w:t>
      </w:r>
      <w:bookmarkStart w:id="24" w:name="_GoBack"/>
      <w:bookmarkEnd w:id="24"/>
    </w:p>
    <w:p w14:paraId="29ADE570">
      <w:pPr>
        <w:pStyle w:val="60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bookmarkEnd w:id="0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Meeting #</w:t>
      </w: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eastAsia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Baltimore, USA, 8th Dec 2025 - 11th Dec 2025</w:t>
      </w:r>
      <w:bookmarkEnd w:id="1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RP-252598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7477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0BBBAE95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2"/>
            <w:bookmarkEnd w:id="23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2025-11-07T09:22:15Z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58D296AC893448FBAC8D327C2DBFB2A2_13</vt:lpwstr>
  </property>
</Properties>
</file>